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2AF32C70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4DFC9097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6D43CAC4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5CC6C035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524DB4" w:rsidP="005172D0" w:rsidRDefault="00524DB4" w14:paraId="4FC88699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6F1C51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</w:t>
      </w:r>
      <w:r w:rsidR="006F1C51">
        <w:rPr>
          <w:rFonts w:ascii="Arial" w:hAnsi="Arial" w:cs="Arial"/>
        </w:rPr>
        <w:t xml:space="preserve">a izvršenje </w:t>
      </w:r>
    </w:p>
    <w:p w:rsidR="005172D0" w:rsidP="005172D0" w:rsidRDefault="00524DB4" w14:paraId="5AE07126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="005172D0" w:rsidP="005172D0" w:rsidRDefault="005172D0" w14:paraId="6F61A946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10A7E6E8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14520B28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2A82ABD7" w14:textId="77777777">
      <w:pPr>
        <w:rPr>
          <w:rFonts w:ascii="Arial" w:hAnsi="Arial" w:cs="Arial"/>
        </w:rPr>
      </w:pPr>
    </w:p>
    <w:p w:rsidR="005172D0" w:rsidP="005172D0" w:rsidRDefault="005172D0" w14:paraId="72071452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9652D8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</w:t>
      </w:r>
      <w:proofErr w:type="spellStart"/>
      <w:r>
        <w:rPr>
          <w:rFonts w:ascii="Arial" w:hAnsi="Arial" w:cs="Arial"/>
        </w:rPr>
        <w:t>prek</w:t>
      </w:r>
      <w:r w:rsidR="003B5CBD">
        <w:rPr>
          <w:rFonts w:ascii="Arial" w:hAnsi="Arial" w:cs="Arial"/>
        </w:rPr>
        <w:t>ršajnopravne</w:t>
      </w:r>
      <w:proofErr w:type="spellEnd"/>
      <w:r w:rsidR="003B5CBD">
        <w:rPr>
          <w:rFonts w:ascii="Arial" w:hAnsi="Arial" w:cs="Arial"/>
        </w:rPr>
        <w:t xml:space="preserve">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1C643D">
        <w:rPr>
          <w:rFonts w:ascii="Arial" w:hAnsi="Arial" w:cs="Arial"/>
        </w:rPr>
        <w:t xml:space="preserve">e osuđenom </w:t>
      </w:r>
      <w:r w:rsidR="00DE3DBE">
        <w:rPr>
          <w:rFonts w:ascii="Arial" w:hAnsi="Arial" w:cs="Arial"/>
        </w:rPr>
        <w:t xml:space="preserve">Marijanu </w:t>
      </w:r>
      <w:proofErr w:type="spellStart"/>
      <w:r w:rsidR="00DE3DBE">
        <w:rPr>
          <w:rFonts w:ascii="Arial" w:hAnsi="Arial" w:cs="Arial"/>
        </w:rPr>
        <w:t>Žugelju</w:t>
      </w:r>
      <w:proofErr w:type="spellEnd"/>
      <w:r w:rsidR="00591393">
        <w:rPr>
          <w:rFonts w:ascii="Arial" w:hAnsi="Arial" w:cs="Arial"/>
        </w:rPr>
        <w:t xml:space="preserve">, </w:t>
      </w:r>
      <w:r w:rsidR="00CB6B2B">
        <w:rPr>
          <w:rFonts w:ascii="Arial" w:hAnsi="Arial" w:cs="Arial"/>
        </w:rPr>
        <w:t>2</w:t>
      </w:r>
      <w:r w:rsidR="00DE3DBE">
        <w:rPr>
          <w:rFonts w:ascii="Arial" w:hAnsi="Arial" w:cs="Arial"/>
        </w:rPr>
        <w:t>6</w:t>
      </w:r>
      <w:r w:rsidR="001C643D">
        <w:rPr>
          <w:rFonts w:ascii="Arial" w:hAnsi="Arial" w:cs="Arial"/>
        </w:rPr>
        <w:t xml:space="preserve">. </w:t>
      </w:r>
      <w:r w:rsidR="00DE3DBE">
        <w:rPr>
          <w:rFonts w:ascii="Arial" w:hAnsi="Arial" w:cs="Arial"/>
        </w:rPr>
        <w:t>svibnja</w:t>
      </w:r>
      <w:r w:rsidR="00C75196">
        <w:rPr>
          <w:rFonts w:ascii="Arial" w:hAnsi="Arial" w:cs="Arial"/>
        </w:rPr>
        <w:t xml:space="preserve"> 202</w:t>
      </w:r>
      <w:r w:rsidR="007B61ED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14A376FE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5E18A2A6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722492DE" w14:textId="77777777">
      <w:pPr>
        <w:jc w:val="center"/>
        <w:rPr>
          <w:rFonts w:ascii="Arial" w:hAnsi="Arial" w:cs="Arial"/>
        </w:rPr>
      </w:pPr>
    </w:p>
    <w:p w:rsidR="004319C4" w:rsidP="005172D0" w:rsidRDefault="005172D0" w14:paraId="00234351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B60403">
        <w:rPr>
          <w:rFonts w:ascii="Arial" w:hAnsi="Arial" w:cs="Arial"/>
        </w:rPr>
        <w:t>zn</w:t>
      </w:r>
      <w:r w:rsidR="00082B17">
        <w:rPr>
          <w:rFonts w:ascii="Arial" w:hAnsi="Arial" w:cs="Arial"/>
        </w:rPr>
        <w:t xml:space="preserve">e  osuđenom </w:t>
      </w:r>
      <w:r w:rsidR="00DE3DBE">
        <w:rPr>
          <w:rFonts w:ascii="Arial" w:hAnsi="Arial" w:cs="Arial"/>
        </w:rPr>
        <w:t xml:space="preserve">Marijanu </w:t>
      </w:r>
      <w:proofErr w:type="spellStart"/>
      <w:r w:rsidR="00DE3DBE">
        <w:rPr>
          <w:rFonts w:ascii="Arial" w:hAnsi="Arial" w:cs="Arial"/>
        </w:rPr>
        <w:t>Žugelju</w:t>
      </w:r>
      <w:proofErr w:type="spellEnd"/>
      <w:r w:rsidR="00082B17">
        <w:rPr>
          <w:rFonts w:ascii="Arial" w:hAnsi="Arial" w:cs="Arial"/>
        </w:rPr>
        <w:t xml:space="preserve">, OIB </w:t>
      </w:r>
      <w:r w:rsidR="00DE3DBE">
        <w:rPr>
          <w:rFonts w:ascii="Arial" w:hAnsi="Arial" w:cs="Arial"/>
        </w:rPr>
        <w:t>41539806044</w:t>
      </w:r>
      <w:r w:rsidR="003B5CBD">
        <w:rPr>
          <w:rFonts w:ascii="Arial" w:hAnsi="Arial" w:cs="Arial"/>
        </w:rPr>
        <w:t>, sa prebivališt</w:t>
      </w:r>
      <w:r w:rsidR="00D247A8">
        <w:rPr>
          <w:rFonts w:ascii="Arial" w:hAnsi="Arial" w:cs="Arial"/>
        </w:rPr>
        <w:t>em</w:t>
      </w:r>
      <w:r w:rsidR="00926A13">
        <w:rPr>
          <w:rFonts w:ascii="Arial" w:hAnsi="Arial" w:cs="Arial"/>
        </w:rPr>
        <w:t xml:space="preserve"> u</w:t>
      </w:r>
      <w:r w:rsidR="00A837E9">
        <w:rPr>
          <w:rFonts w:ascii="Arial" w:hAnsi="Arial" w:cs="Arial"/>
        </w:rPr>
        <w:t xml:space="preserve"> </w:t>
      </w:r>
      <w:r w:rsidR="00DE3DBE">
        <w:rPr>
          <w:rFonts w:ascii="Arial" w:hAnsi="Arial" w:cs="Arial"/>
        </w:rPr>
        <w:t xml:space="preserve">Samoboru, </w:t>
      </w:r>
      <w:proofErr w:type="spellStart"/>
      <w:r w:rsidR="00DE3DBE">
        <w:rPr>
          <w:rFonts w:ascii="Arial" w:hAnsi="Arial" w:cs="Arial"/>
        </w:rPr>
        <w:t>Gradna</w:t>
      </w:r>
      <w:proofErr w:type="spellEnd"/>
      <w:r w:rsidR="00DE3DBE">
        <w:rPr>
          <w:rFonts w:ascii="Arial" w:hAnsi="Arial" w:cs="Arial"/>
        </w:rPr>
        <w:t xml:space="preserve"> 86b</w:t>
      </w:r>
      <w:r w:rsidR="001919F7">
        <w:rPr>
          <w:rFonts w:ascii="Arial" w:hAnsi="Arial" w:cs="Arial"/>
        </w:rPr>
        <w:t xml:space="preserve">, zbog prekršaja iz članka </w:t>
      </w:r>
      <w:r w:rsidR="00DE3DBE">
        <w:rPr>
          <w:rFonts w:ascii="Arial" w:hAnsi="Arial" w:cs="Arial"/>
        </w:rPr>
        <w:t>54</w:t>
      </w:r>
      <w:r w:rsidR="00EF4331">
        <w:rPr>
          <w:rFonts w:ascii="Arial" w:hAnsi="Arial" w:cs="Arial"/>
        </w:rPr>
        <w:t>.</w:t>
      </w:r>
      <w:r w:rsidR="00AC4536">
        <w:rPr>
          <w:rFonts w:ascii="Arial" w:hAnsi="Arial" w:cs="Arial"/>
        </w:rPr>
        <w:t xml:space="preserve"> </w:t>
      </w:r>
      <w:r w:rsidR="00904739">
        <w:rPr>
          <w:rFonts w:ascii="Arial" w:hAnsi="Arial" w:cs="Arial"/>
        </w:rPr>
        <w:t xml:space="preserve">Zakona o </w:t>
      </w:r>
      <w:r w:rsidR="00DE3DBE">
        <w:rPr>
          <w:rFonts w:ascii="Arial" w:hAnsi="Arial" w:cs="Arial"/>
        </w:rPr>
        <w:t>suzbijanju zlouporabe droga</w:t>
      </w:r>
      <w:r>
        <w:rPr>
          <w:rFonts w:ascii="Arial" w:hAnsi="Arial" w:cs="Arial"/>
        </w:rPr>
        <w:t>.</w:t>
      </w:r>
    </w:p>
    <w:p w:rsidR="005172D0" w:rsidP="005172D0" w:rsidRDefault="005172D0" w14:paraId="63DA26DB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431194BF" w14:textId="77777777">
      <w:pPr>
        <w:jc w:val="both"/>
        <w:rPr>
          <w:rFonts w:ascii="Arial" w:hAnsi="Arial" w:cs="Arial"/>
        </w:rPr>
      </w:pPr>
    </w:p>
    <w:p w:rsidR="005172D0" w:rsidP="005172D0" w:rsidRDefault="005172D0" w14:paraId="14844EE9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6928FF">
        <w:rPr>
          <w:rFonts w:ascii="Arial" w:hAnsi="Arial" w:cs="Arial"/>
        </w:rPr>
        <w:t xml:space="preserve"> </w:t>
      </w:r>
      <w:r w:rsidR="00E700A7">
        <w:rPr>
          <w:rFonts w:ascii="Arial" w:hAnsi="Arial" w:cs="Arial"/>
        </w:rPr>
        <w:t>Općinskog prekršajnog suda u Zagrebu</w:t>
      </w:r>
      <w:r w:rsidR="00814AAE">
        <w:rPr>
          <w:rFonts w:ascii="Arial" w:hAnsi="Arial" w:cs="Arial"/>
        </w:rPr>
        <w:t xml:space="preserve">, </w:t>
      </w:r>
      <w:r w:rsidR="00970BA9">
        <w:rPr>
          <w:rFonts w:ascii="Arial" w:hAnsi="Arial" w:cs="Arial"/>
        </w:rPr>
        <w:t>posl</w:t>
      </w:r>
      <w:r w:rsidR="00EF4331">
        <w:rPr>
          <w:rFonts w:ascii="Arial" w:hAnsi="Arial" w:cs="Arial"/>
        </w:rPr>
        <w:t>ov</w:t>
      </w:r>
      <w:r w:rsidR="008651A6">
        <w:rPr>
          <w:rFonts w:ascii="Arial" w:hAnsi="Arial" w:cs="Arial"/>
        </w:rPr>
        <w:t xml:space="preserve">ni broj </w:t>
      </w:r>
      <w:r w:rsidR="00E700A7">
        <w:rPr>
          <w:rFonts w:ascii="Arial" w:hAnsi="Arial" w:cs="Arial"/>
        </w:rPr>
        <w:t>Pp-</w:t>
      </w:r>
      <w:r w:rsidR="00DE3DBE">
        <w:rPr>
          <w:rFonts w:ascii="Arial" w:hAnsi="Arial" w:cs="Arial"/>
        </w:rPr>
        <w:t>6513</w:t>
      </w:r>
      <w:r w:rsidR="00E700A7">
        <w:rPr>
          <w:rFonts w:ascii="Arial" w:hAnsi="Arial" w:cs="Arial"/>
        </w:rPr>
        <w:t>/202</w:t>
      </w:r>
      <w:r w:rsidR="00DE3DBE">
        <w:rPr>
          <w:rFonts w:ascii="Arial" w:hAnsi="Arial" w:cs="Arial"/>
        </w:rPr>
        <w:t>3</w:t>
      </w:r>
      <w:r w:rsidR="00A0264F">
        <w:rPr>
          <w:rFonts w:ascii="Arial" w:hAnsi="Arial" w:cs="Arial"/>
        </w:rPr>
        <w:t xml:space="preserve"> od </w:t>
      </w:r>
      <w:r w:rsidR="00DE3DBE">
        <w:rPr>
          <w:rFonts w:ascii="Arial" w:hAnsi="Arial" w:cs="Arial"/>
        </w:rPr>
        <w:t>9</w:t>
      </w:r>
      <w:r w:rsidR="008651A6">
        <w:rPr>
          <w:rFonts w:ascii="Arial" w:hAnsi="Arial" w:cs="Arial"/>
        </w:rPr>
        <w:t>. s</w:t>
      </w:r>
      <w:r w:rsidR="00DE3DBE">
        <w:rPr>
          <w:rFonts w:ascii="Arial" w:hAnsi="Arial" w:cs="Arial"/>
        </w:rPr>
        <w:t>vibnja</w:t>
      </w:r>
      <w:r w:rsidR="000F3F8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20</w:t>
      </w:r>
      <w:r w:rsidR="0000388C">
        <w:rPr>
          <w:rFonts w:ascii="Arial" w:hAnsi="Arial" w:cs="Arial"/>
        </w:rPr>
        <w:t>2</w:t>
      </w:r>
      <w:r w:rsidR="00E700A7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6852F8">
        <w:rPr>
          <w:rFonts w:ascii="Arial" w:hAnsi="Arial" w:cs="Arial"/>
        </w:rPr>
        <w:t xml:space="preserve">, </w:t>
      </w:r>
      <w:r w:rsidR="00D52BED">
        <w:rPr>
          <w:rFonts w:ascii="Arial" w:hAnsi="Arial" w:cs="Arial"/>
        </w:rPr>
        <w:t>osuđeno</w:t>
      </w:r>
      <w:r w:rsidR="008651A6">
        <w:rPr>
          <w:rFonts w:ascii="Arial" w:hAnsi="Arial" w:cs="Arial"/>
        </w:rPr>
        <w:t xml:space="preserve">m </w:t>
      </w:r>
      <w:r w:rsidR="00DE3DBE">
        <w:rPr>
          <w:rFonts w:ascii="Arial" w:hAnsi="Arial" w:cs="Arial"/>
        </w:rPr>
        <w:t xml:space="preserve">Marijanu </w:t>
      </w:r>
      <w:proofErr w:type="spellStart"/>
      <w:r w:rsidR="00DE3DBE">
        <w:rPr>
          <w:rFonts w:ascii="Arial" w:hAnsi="Arial" w:cs="Arial"/>
        </w:rPr>
        <w:t>Žugelju</w:t>
      </w:r>
      <w:proofErr w:type="spellEnd"/>
      <w:r>
        <w:rPr>
          <w:rFonts w:ascii="Arial" w:hAnsi="Arial" w:cs="Arial"/>
        </w:rPr>
        <w:t xml:space="preserve"> izrečena je novčana kazna u iznosu od </w:t>
      </w:r>
      <w:r w:rsidR="00DE3DBE">
        <w:rPr>
          <w:rFonts w:ascii="Arial" w:hAnsi="Arial" w:cs="Arial"/>
        </w:rPr>
        <w:t>663,61</w:t>
      </w:r>
      <w:r w:rsidR="007075EC">
        <w:rPr>
          <w:rFonts w:ascii="Arial" w:hAnsi="Arial" w:cs="Arial"/>
        </w:rPr>
        <w:t xml:space="preserve"> </w:t>
      </w:r>
      <w:r w:rsidR="000C3A6E">
        <w:rPr>
          <w:rFonts w:ascii="Arial" w:hAnsi="Arial" w:cs="Arial"/>
        </w:rPr>
        <w:t>eura</w:t>
      </w:r>
      <w:r w:rsidR="00EF4331">
        <w:rPr>
          <w:rFonts w:ascii="Arial" w:hAnsi="Arial" w:cs="Arial"/>
        </w:rPr>
        <w:t xml:space="preserve">. </w:t>
      </w:r>
      <w:r w:rsidR="00985F6E">
        <w:rPr>
          <w:rFonts w:ascii="Arial" w:hAnsi="Arial" w:cs="Arial"/>
        </w:rPr>
        <w:t xml:space="preserve"> </w:t>
      </w:r>
      <w:r w:rsidR="00BC62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8651A6">
        <w:rPr>
          <w:rFonts w:ascii="Arial" w:hAnsi="Arial" w:cs="Arial"/>
        </w:rPr>
        <w:t xml:space="preserve">ravomoćna </w:t>
      </w:r>
      <w:r w:rsidR="00DE3DBE">
        <w:rPr>
          <w:rFonts w:ascii="Arial" w:hAnsi="Arial" w:cs="Arial"/>
        </w:rPr>
        <w:t>24</w:t>
      </w:r>
      <w:r w:rsidR="00496E34">
        <w:rPr>
          <w:rFonts w:ascii="Arial" w:hAnsi="Arial" w:cs="Arial"/>
        </w:rPr>
        <w:t xml:space="preserve">. </w:t>
      </w:r>
      <w:r w:rsidR="00DE3DBE">
        <w:rPr>
          <w:rFonts w:ascii="Arial" w:hAnsi="Arial" w:cs="Arial"/>
        </w:rPr>
        <w:t>svibnja</w:t>
      </w:r>
      <w:r w:rsidR="00D52BED">
        <w:rPr>
          <w:rFonts w:ascii="Arial" w:hAnsi="Arial" w:cs="Arial"/>
        </w:rPr>
        <w:t xml:space="preserve"> 20</w:t>
      </w:r>
      <w:r w:rsidR="002A0361">
        <w:rPr>
          <w:rFonts w:ascii="Arial" w:hAnsi="Arial" w:cs="Arial"/>
        </w:rPr>
        <w:t>2</w:t>
      </w:r>
      <w:r w:rsidR="00CB6B2B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32D40D39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Odredbom članka 14. stavka 1. Prekršajnog zakona  propisano je da zastara izvršenja kazni i drugih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</w:rPr>
        <w:t>prekršajnopravna</w:t>
      </w:r>
      <w:proofErr w:type="spellEnd"/>
      <w:r>
        <w:rPr>
          <w:rFonts w:ascii="Arial" w:hAnsi="Arial" w:cs="Arial"/>
        </w:rPr>
        <w:t xml:space="preserve"> sankcija.</w:t>
      </w:r>
    </w:p>
    <w:p w:rsidR="005172D0" w:rsidP="00D52BED" w:rsidRDefault="005172D0" w14:paraId="0C0C0F9D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Budući je od dana pravomoćnosti odluke o prekršaju proteklo više od tri godine nastupila je zastara izvršenja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sankcija, zbog čega je postupak izvršenja obustavljen.</w:t>
      </w:r>
    </w:p>
    <w:p w:rsidR="00F00BD3" w:rsidP="00D52BED" w:rsidRDefault="00F00BD3" w14:paraId="45BFAD96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D44C1" w14:paraId="65732C2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025306">
        <w:rPr>
          <w:rFonts w:ascii="Arial" w:hAnsi="Arial" w:cs="Arial"/>
        </w:rPr>
        <w:t xml:space="preserve"> </w:t>
      </w:r>
      <w:r w:rsidR="00CB6B2B">
        <w:rPr>
          <w:rFonts w:ascii="Arial" w:hAnsi="Arial" w:cs="Arial"/>
        </w:rPr>
        <w:t>2</w:t>
      </w:r>
      <w:r w:rsidR="00DA1B35">
        <w:rPr>
          <w:rFonts w:ascii="Arial" w:hAnsi="Arial" w:cs="Arial"/>
        </w:rPr>
        <w:t>6</w:t>
      </w:r>
      <w:r w:rsidR="008651A6">
        <w:rPr>
          <w:rFonts w:ascii="Arial" w:hAnsi="Arial" w:cs="Arial"/>
        </w:rPr>
        <w:t xml:space="preserve">. </w:t>
      </w:r>
      <w:r w:rsidR="00DA1B35">
        <w:rPr>
          <w:rFonts w:ascii="Arial" w:hAnsi="Arial" w:cs="Arial"/>
        </w:rPr>
        <w:t>svibnja</w:t>
      </w:r>
      <w:r w:rsidR="00D52BED">
        <w:rPr>
          <w:rFonts w:ascii="Arial" w:hAnsi="Arial" w:cs="Arial"/>
        </w:rPr>
        <w:t xml:space="preserve"> 202</w:t>
      </w:r>
      <w:r w:rsidR="00395240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0E70E9A0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1CBF475D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6203A204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8D691B" w14:paraId="71218303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2DAC0E31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3CA92A45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0C762F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3C2BBB80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74C4F25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4290FEF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4F914495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1300EA96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253449E5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0EACEB4E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06B6CC3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74385199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2F9F55D7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1ACBCCC8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177BC609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026915A6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147034A2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Pr="00901E30" w:rsidR="00017982" w:rsidP="00901E30" w:rsidRDefault="005172D0" w14:paraId="2F9FEE97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901E30">
        <w:rPr>
          <w:rFonts w:ascii="Arial" w:hAnsi="Arial" w:cs="Arial"/>
        </w:rPr>
        <w:t xml:space="preserve">osuđeniku </w:t>
      </w:r>
    </w:p>
    <w:p w:rsidR="00901E30" w:rsidP="00901E30" w:rsidRDefault="00901E30" w14:paraId="2590E921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podnositelju</w:t>
      </w:r>
    </w:p>
    <w:p w:rsidRPr="00901E30" w:rsidR="00901E30" w:rsidP="00901E30" w:rsidRDefault="00901E30" w14:paraId="434C5B66" w14:textId="77777777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u spis</w:t>
      </w:r>
    </w:p>
    <w:p w:rsidR="005172D0" w:rsidP="005172D0" w:rsidRDefault="005172D0" w14:paraId="635B2BAC" w14:textId="77777777">
      <w:pPr>
        <w:ind w:left="709"/>
        <w:rPr>
          <w:rFonts w:ascii="Arial" w:hAnsi="Arial" w:cs="Arial"/>
        </w:rPr>
      </w:pPr>
    </w:p>
    <w:p w:rsidR="005172D0" w:rsidP="005172D0" w:rsidRDefault="005172D0" w14:paraId="3BA75A99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1E4B75C0" w14:textId="77777777">
      <w:pPr>
        <w:rPr>
          <w:rFonts w:ascii="Arial" w:hAnsi="Arial" w:cs="Arial"/>
        </w:rPr>
      </w:pPr>
    </w:p>
    <w:p w:rsidR="005172D0" w:rsidP="005172D0" w:rsidRDefault="005172D0" w14:paraId="4FF11C3E" w14:textId="77777777">
      <w:pPr>
        <w:rPr>
          <w:rFonts w:ascii="Arial" w:hAnsi="Arial" w:cs="Arial"/>
        </w:rPr>
      </w:pPr>
    </w:p>
    <w:p w:rsidRPr="005172D0" w:rsidR="00A46F5A" w:rsidP="005172D0" w:rsidRDefault="00A46F5A" w14:paraId="6FD55A07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5775" w:rsidP="008B2816" w:rsidRDefault="005B5775" w14:paraId="57482DCC" w14:textId="77777777">
      <w:pPr>
        <w:spacing w:line="240" w:lineRule="auto"/>
      </w:pPr>
      <w:r>
        <w:separator/>
      </w:r>
    </w:p>
  </w:endnote>
  <w:endnote w:type="continuationSeparator" w:id="0">
    <w:p w:rsidR="005B5775" w:rsidP="008B2816" w:rsidRDefault="005B5775" w14:paraId="4F4D54F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5775" w:rsidP="008B2816" w:rsidRDefault="005B5775" w14:paraId="47EB6E0D" w14:textId="77777777">
      <w:pPr>
        <w:spacing w:line="240" w:lineRule="auto"/>
      </w:pPr>
      <w:r>
        <w:separator/>
      </w:r>
    </w:p>
  </w:footnote>
  <w:footnote w:type="continuationSeparator" w:id="0">
    <w:p w:rsidR="005B5775" w:rsidP="008B2816" w:rsidRDefault="005B5775" w14:paraId="7DEAC82F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130CB471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0F4A24">
      <w:t>Ikp-</w:t>
    </w:r>
    <w:r w:rsidR="00DE3DBE">
      <w:t>2182</w:t>
    </w:r>
    <w:r w:rsidR="00B549D1">
      <w:t>/20</w:t>
    </w:r>
    <w:r w:rsidR="000F3F8E">
      <w:t>2</w:t>
    </w:r>
    <w:r w:rsidR="00DE3DBE">
      <w:t>5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3273"/>
    <w:multiLevelType w:val="hybridMultilevel"/>
    <w:tmpl w:val="E222F858"/>
    <w:lvl w:ilvl="0" w:tplc="0B1A6A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37ED"/>
    <w:rsid w:val="0000388C"/>
    <w:rsid w:val="00005AC1"/>
    <w:rsid w:val="00010F7F"/>
    <w:rsid w:val="0001409D"/>
    <w:rsid w:val="00017982"/>
    <w:rsid w:val="00020921"/>
    <w:rsid w:val="00022DDC"/>
    <w:rsid w:val="00025306"/>
    <w:rsid w:val="00025FF3"/>
    <w:rsid w:val="00026DBE"/>
    <w:rsid w:val="00032E63"/>
    <w:rsid w:val="0003343D"/>
    <w:rsid w:val="0003445E"/>
    <w:rsid w:val="00034694"/>
    <w:rsid w:val="000357DC"/>
    <w:rsid w:val="00036C70"/>
    <w:rsid w:val="00045531"/>
    <w:rsid w:val="000820F6"/>
    <w:rsid w:val="00082780"/>
    <w:rsid w:val="00082B17"/>
    <w:rsid w:val="00091829"/>
    <w:rsid w:val="00095C11"/>
    <w:rsid w:val="000A0CEA"/>
    <w:rsid w:val="000A3692"/>
    <w:rsid w:val="000A717D"/>
    <w:rsid w:val="000A74A2"/>
    <w:rsid w:val="000B0071"/>
    <w:rsid w:val="000B1818"/>
    <w:rsid w:val="000C2AE8"/>
    <w:rsid w:val="000C3A6E"/>
    <w:rsid w:val="000C5BD2"/>
    <w:rsid w:val="000D26AE"/>
    <w:rsid w:val="000D5AC3"/>
    <w:rsid w:val="000E0016"/>
    <w:rsid w:val="000E3269"/>
    <w:rsid w:val="000E5AC8"/>
    <w:rsid w:val="000F3F8E"/>
    <w:rsid w:val="000F4A24"/>
    <w:rsid w:val="000F543A"/>
    <w:rsid w:val="000F6DC3"/>
    <w:rsid w:val="001033CA"/>
    <w:rsid w:val="00105546"/>
    <w:rsid w:val="00110F49"/>
    <w:rsid w:val="00112776"/>
    <w:rsid w:val="001203ED"/>
    <w:rsid w:val="0014045A"/>
    <w:rsid w:val="0014072D"/>
    <w:rsid w:val="00141579"/>
    <w:rsid w:val="00141AF6"/>
    <w:rsid w:val="001426CF"/>
    <w:rsid w:val="0014390F"/>
    <w:rsid w:val="00145C4B"/>
    <w:rsid w:val="00152E95"/>
    <w:rsid w:val="00154D82"/>
    <w:rsid w:val="00156061"/>
    <w:rsid w:val="00157712"/>
    <w:rsid w:val="00167C03"/>
    <w:rsid w:val="001700F0"/>
    <w:rsid w:val="00174130"/>
    <w:rsid w:val="00176910"/>
    <w:rsid w:val="0018181B"/>
    <w:rsid w:val="001825CE"/>
    <w:rsid w:val="001826F1"/>
    <w:rsid w:val="00184B8B"/>
    <w:rsid w:val="00184D1F"/>
    <w:rsid w:val="001919F7"/>
    <w:rsid w:val="001948DA"/>
    <w:rsid w:val="00195660"/>
    <w:rsid w:val="001A2A2F"/>
    <w:rsid w:val="001A6784"/>
    <w:rsid w:val="001C643D"/>
    <w:rsid w:val="001C7727"/>
    <w:rsid w:val="001D4099"/>
    <w:rsid w:val="001E6DC2"/>
    <w:rsid w:val="001F032D"/>
    <w:rsid w:val="001F13E1"/>
    <w:rsid w:val="001F6909"/>
    <w:rsid w:val="00200E4F"/>
    <w:rsid w:val="00203A51"/>
    <w:rsid w:val="00205CE7"/>
    <w:rsid w:val="00217224"/>
    <w:rsid w:val="002266A3"/>
    <w:rsid w:val="00234B5F"/>
    <w:rsid w:val="00245108"/>
    <w:rsid w:val="00251882"/>
    <w:rsid w:val="00255BA0"/>
    <w:rsid w:val="00270FC5"/>
    <w:rsid w:val="00297271"/>
    <w:rsid w:val="002A0361"/>
    <w:rsid w:val="002A1300"/>
    <w:rsid w:val="002A5EE1"/>
    <w:rsid w:val="002A634B"/>
    <w:rsid w:val="002B0D5F"/>
    <w:rsid w:val="002B4146"/>
    <w:rsid w:val="002C1468"/>
    <w:rsid w:val="002D3CDC"/>
    <w:rsid w:val="002E6B48"/>
    <w:rsid w:val="002F7CF3"/>
    <w:rsid w:val="00300B44"/>
    <w:rsid w:val="0030192C"/>
    <w:rsid w:val="00302CFC"/>
    <w:rsid w:val="00303CC0"/>
    <w:rsid w:val="003106B0"/>
    <w:rsid w:val="00313293"/>
    <w:rsid w:val="00313FF4"/>
    <w:rsid w:val="00314B7C"/>
    <w:rsid w:val="00317098"/>
    <w:rsid w:val="00323BD0"/>
    <w:rsid w:val="00326B6C"/>
    <w:rsid w:val="0033340A"/>
    <w:rsid w:val="003350C5"/>
    <w:rsid w:val="00341CB5"/>
    <w:rsid w:val="00345D64"/>
    <w:rsid w:val="003538D4"/>
    <w:rsid w:val="0035391A"/>
    <w:rsid w:val="00357E29"/>
    <w:rsid w:val="00362441"/>
    <w:rsid w:val="0037275C"/>
    <w:rsid w:val="0037527A"/>
    <w:rsid w:val="00376138"/>
    <w:rsid w:val="0038188C"/>
    <w:rsid w:val="00381CFF"/>
    <w:rsid w:val="00381DFC"/>
    <w:rsid w:val="003864E0"/>
    <w:rsid w:val="00395240"/>
    <w:rsid w:val="00395AE4"/>
    <w:rsid w:val="00396D4E"/>
    <w:rsid w:val="003A0567"/>
    <w:rsid w:val="003A78D7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40C2"/>
    <w:rsid w:val="0041474F"/>
    <w:rsid w:val="00416844"/>
    <w:rsid w:val="00417C6B"/>
    <w:rsid w:val="00423357"/>
    <w:rsid w:val="00424225"/>
    <w:rsid w:val="004319C4"/>
    <w:rsid w:val="00454B54"/>
    <w:rsid w:val="00457DBA"/>
    <w:rsid w:val="00460489"/>
    <w:rsid w:val="00465541"/>
    <w:rsid w:val="00465FAC"/>
    <w:rsid w:val="00470666"/>
    <w:rsid w:val="00481AFD"/>
    <w:rsid w:val="004827E7"/>
    <w:rsid w:val="00486730"/>
    <w:rsid w:val="00496E34"/>
    <w:rsid w:val="004A0A00"/>
    <w:rsid w:val="004A4DDC"/>
    <w:rsid w:val="004A78D3"/>
    <w:rsid w:val="004B39D2"/>
    <w:rsid w:val="004B7EA0"/>
    <w:rsid w:val="004C2EB3"/>
    <w:rsid w:val="004C3EDD"/>
    <w:rsid w:val="004C56B7"/>
    <w:rsid w:val="004E14D8"/>
    <w:rsid w:val="004E250B"/>
    <w:rsid w:val="004E5AC1"/>
    <w:rsid w:val="004F0CAC"/>
    <w:rsid w:val="004F756E"/>
    <w:rsid w:val="004F767B"/>
    <w:rsid w:val="00501206"/>
    <w:rsid w:val="005172D0"/>
    <w:rsid w:val="005176A9"/>
    <w:rsid w:val="00517993"/>
    <w:rsid w:val="00517D15"/>
    <w:rsid w:val="00522420"/>
    <w:rsid w:val="00524DB4"/>
    <w:rsid w:val="00532029"/>
    <w:rsid w:val="005333CA"/>
    <w:rsid w:val="005340BD"/>
    <w:rsid w:val="00545A66"/>
    <w:rsid w:val="00545CC6"/>
    <w:rsid w:val="00546BE5"/>
    <w:rsid w:val="00554398"/>
    <w:rsid w:val="00555FB6"/>
    <w:rsid w:val="00564517"/>
    <w:rsid w:val="005657FA"/>
    <w:rsid w:val="00566BB0"/>
    <w:rsid w:val="0057222D"/>
    <w:rsid w:val="005732CA"/>
    <w:rsid w:val="00575632"/>
    <w:rsid w:val="00585DA6"/>
    <w:rsid w:val="00585FE0"/>
    <w:rsid w:val="00591393"/>
    <w:rsid w:val="0059386C"/>
    <w:rsid w:val="00595978"/>
    <w:rsid w:val="005A3C5F"/>
    <w:rsid w:val="005A60E2"/>
    <w:rsid w:val="005A7968"/>
    <w:rsid w:val="005B0595"/>
    <w:rsid w:val="005B5775"/>
    <w:rsid w:val="005B7248"/>
    <w:rsid w:val="005C1729"/>
    <w:rsid w:val="005C177D"/>
    <w:rsid w:val="005C28A1"/>
    <w:rsid w:val="005C31B4"/>
    <w:rsid w:val="005C3569"/>
    <w:rsid w:val="005C530D"/>
    <w:rsid w:val="005C5B83"/>
    <w:rsid w:val="005D280C"/>
    <w:rsid w:val="005D44C1"/>
    <w:rsid w:val="005D6473"/>
    <w:rsid w:val="005E78E6"/>
    <w:rsid w:val="005E7CEF"/>
    <w:rsid w:val="005F3638"/>
    <w:rsid w:val="005F6E1A"/>
    <w:rsid w:val="00601D37"/>
    <w:rsid w:val="00602261"/>
    <w:rsid w:val="006059F4"/>
    <w:rsid w:val="00610190"/>
    <w:rsid w:val="006133EE"/>
    <w:rsid w:val="0062386F"/>
    <w:rsid w:val="00624C8D"/>
    <w:rsid w:val="00633CC3"/>
    <w:rsid w:val="00637BB3"/>
    <w:rsid w:val="00645E92"/>
    <w:rsid w:val="00672946"/>
    <w:rsid w:val="00680ECA"/>
    <w:rsid w:val="0068279D"/>
    <w:rsid w:val="006852F8"/>
    <w:rsid w:val="00690A9B"/>
    <w:rsid w:val="006928FF"/>
    <w:rsid w:val="00693559"/>
    <w:rsid w:val="006A02C7"/>
    <w:rsid w:val="006A659F"/>
    <w:rsid w:val="006B2C6D"/>
    <w:rsid w:val="006B3334"/>
    <w:rsid w:val="006B79DF"/>
    <w:rsid w:val="006C1E8E"/>
    <w:rsid w:val="006D1A7C"/>
    <w:rsid w:val="006D3131"/>
    <w:rsid w:val="006E0D85"/>
    <w:rsid w:val="006E1FB5"/>
    <w:rsid w:val="006E694A"/>
    <w:rsid w:val="006E7B13"/>
    <w:rsid w:val="006F1C51"/>
    <w:rsid w:val="006F390C"/>
    <w:rsid w:val="0070200F"/>
    <w:rsid w:val="0070421C"/>
    <w:rsid w:val="007075EC"/>
    <w:rsid w:val="007102C6"/>
    <w:rsid w:val="00713CBB"/>
    <w:rsid w:val="00714567"/>
    <w:rsid w:val="00717EDA"/>
    <w:rsid w:val="00734D54"/>
    <w:rsid w:val="00735E40"/>
    <w:rsid w:val="007370A3"/>
    <w:rsid w:val="0074100A"/>
    <w:rsid w:val="007520C6"/>
    <w:rsid w:val="00755D6E"/>
    <w:rsid w:val="00756013"/>
    <w:rsid w:val="00756697"/>
    <w:rsid w:val="0076127A"/>
    <w:rsid w:val="007640B3"/>
    <w:rsid w:val="00774135"/>
    <w:rsid w:val="00775A0D"/>
    <w:rsid w:val="00786C99"/>
    <w:rsid w:val="007A2213"/>
    <w:rsid w:val="007A3003"/>
    <w:rsid w:val="007A5736"/>
    <w:rsid w:val="007A68DC"/>
    <w:rsid w:val="007B112F"/>
    <w:rsid w:val="007B4BF3"/>
    <w:rsid w:val="007B61ED"/>
    <w:rsid w:val="007B7F02"/>
    <w:rsid w:val="007C1D43"/>
    <w:rsid w:val="007C2379"/>
    <w:rsid w:val="007D2833"/>
    <w:rsid w:val="007E422A"/>
    <w:rsid w:val="007F4742"/>
    <w:rsid w:val="007F6C64"/>
    <w:rsid w:val="008001DC"/>
    <w:rsid w:val="008022D1"/>
    <w:rsid w:val="00804A01"/>
    <w:rsid w:val="00804F27"/>
    <w:rsid w:val="00806126"/>
    <w:rsid w:val="00806E30"/>
    <w:rsid w:val="00811BAF"/>
    <w:rsid w:val="00813CD0"/>
    <w:rsid w:val="00814AAE"/>
    <w:rsid w:val="00814D9B"/>
    <w:rsid w:val="00815534"/>
    <w:rsid w:val="00821E39"/>
    <w:rsid w:val="00823432"/>
    <w:rsid w:val="008335E7"/>
    <w:rsid w:val="00833954"/>
    <w:rsid w:val="00841545"/>
    <w:rsid w:val="00844205"/>
    <w:rsid w:val="00845C7E"/>
    <w:rsid w:val="00851F14"/>
    <w:rsid w:val="00852195"/>
    <w:rsid w:val="00857272"/>
    <w:rsid w:val="00863F14"/>
    <w:rsid w:val="008651A6"/>
    <w:rsid w:val="00865E85"/>
    <w:rsid w:val="008719F1"/>
    <w:rsid w:val="00881F8A"/>
    <w:rsid w:val="008910F8"/>
    <w:rsid w:val="008B1593"/>
    <w:rsid w:val="008B2816"/>
    <w:rsid w:val="008C5A67"/>
    <w:rsid w:val="008C785A"/>
    <w:rsid w:val="008D4F49"/>
    <w:rsid w:val="008D691B"/>
    <w:rsid w:val="008D7D04"/>
    <w:rsid w:val="008E612E"/>
    <w:rsid w:val="008F6F2F"/>
    <w:rsid w:val="009012A1"/>
    <w:rsid w:val="00901E30"/>
    <w:rsid w:val="00901F56"/>
    <w:rsid w:val="00904739"/>
    <w:rsid w:val="00906185"/>
    <w:rsid w:val="009105FF"/>
    <w:rsid w:val="00920241"/>
    <w:rsid w:val="00921E0F"/>
    <w:rsid w:val="00926A13"/>
    <w:rsid w:val="00926E2B"/>
    <w:rsid w:val="00941C33"/>
    <w:rsid w:val="00946153"/>
    <w:rsid w:val="009570DE"/>
    <w:rsid w:val="009638B6"/>
    <w:rsid w:val="009652D8"/>
    <w:rsid w:val="00965809"/>
    <w:rsid w:val="00970BA9"/>
    <w:rsid w:val="009720C1"/>
    <w:rsid w:val="00975102"/>
    <w:rsid w:val="0097671C"/>
    <w:rsid w:val="009821C5"/>
    <w:rsid w:val="0098347E"/>
    <w:rsid w:val="00985B2D"/>
    <w:rsid w:val="00985F6E"/>
    <w:rsid w:val="00986BC4"/>
    <w:rsid w:val="00987C73"/>
    <w:rsid w:val="009928BF"/>
    <w:rsid w:val="009969CF"/>
    <w:rsid w:val="009A03C6"/>
    <w:rsid w:val="009A1180"/>
    <w:rsid w:val="009B7697"/>
    <w:rsid w:val="009C2ED5"/>
    <w:rsid w:val="009C4D95"/>
    <w:rsid w:val="009D4040"/>
    <w:rsid w:val="009E1332"/>
    <w:rsid w:val="009F47C1"/>
    <w:rsid w:val="009F4C0C"/>
    <w:rsid w:val="009F7021"/>
    <w:rsid w:val="00A0264F"/>
    <w:rsid w:val="00A03A79"/>
    <w:rsid w:val="00A04B3B"/>
    <w:rsid w:val="00A04BBE"/>
    <w:rsid w:val="00A114C6"/>
    <w:rsid w:val="00A37364"/>
    <w:rsid w:val="00A4065E"/>
    <w:rsid w:val="00A40EE7"/>
    <w:rsid w:val="00A42B70"/>
    <w:rsid w:val="00A45AF1"/>
    <w:rsid w:val="00A46F5A"/>
    <w:rsid w:val="00A51C07"/>
    <w:rsid w:val="00A54970"/>
    <w:rsid w:val="00A54EDA"/>
    <w:rsid w:val="00A617B2"/>
    <w:rsid w:val="00A6518F"/>
    <w:rsid w:val="00A73061"/>
    <w:rsid w:val="00A75F7B"/>
    <w:rsid w:val="00A77B18"/>
    <w:rsid w:val="00A832C8"/>
    <w:rsid w:val="00A837E9"/>
    <w:rsid w:val="00A85669"/>
    <w:rsid w:val="00A9082B"/>
    <w:rsid w:val="00A96503"/>
    <w:rsid w:val="00A96A89"/>
    <w:rsid w:val="00AA5388"/>
    <w:rsid w:val="00AA6205"/>
    <w:rsid w:val="00AB3DAF"/>
    <w:rsid w:val="00AC35CF"/>
    <w:rsid w:val="00AC4536"/>
    <w:rsid w:val="00AC531C"/>
    <w:rsid w:val="00AC6D42"/>
    <w:rsid w:val="00AC700C"/>
    <w:rsid w:val="00AD1646"/>
    <w:rsid w:val="00AD3721"/>
    <w:rsid w:val="00AD6E26"/>
    <w:rsid w:val="00AF2206"/>
    <w:rsid w:val="00AF5969"/>
    <w:rsid w:val="00AF68D6"/>
    <w:rsid w:val="00B00565"/>
    <w:rsid w:val="00B01A9C"/>
    <w:rsid w:val="00B06526"/>
    <w:rsid w:val="00B103D8"/>
    <w:rsid w:val="00B17413"/>
    <w:rsid w:val="00B326A5"/>
    <w:rsid w:val="00B3499D"/>
    <w:rsid w:val="00B35ABD"/>
    <w:rsid w:val="00B36270"/>
    <w:rsid w:val="00B463CD"/>
    <w:rsid w:val="00B47A1D"/>
    <w:rsid w:val="00B549D1"/>
    <w:rsid w:val="00B566A2"/>
    <w:rsid w:val="00B60403"/>
    <w:rsid w:val="00B701E5"/>
    <w:rsid w:val="00B72039"/>
    <w:rsid w:val="00B72724"/>
    <w:rsid w:val="00B7516B"/>
    <w:rsid w:val="00B810A2"/>
    <w:rsid w:val="00B8597D"/>
    <w:rsid w:val="00B91EDF"/>
    <w:rsid w:val="00BB1700"/>
    <w:rsid w:val="00BB29FF"/>
    <w:rsid w:val="00BC05C6"/>
    <w:rsid w:val="00BC51D3"/>
    <w:rsid w:val="00BC62D2"/>
    <w:rsid w:val="00BD7DD6"/>
    <w:rsid w:val="00BE78AB"/>
    <w:rsid w:val="00BE7B79"/>
    <w:rsid w:val="00BF03DA"/>
    <w:rsid w:val="00BF7136"/>
    <w:rsid w:val="00C0773E"/>
    <w:rsid w:val="00C10D46"/>
    <w:rsid w:val="00C139E1"/>
    <w:rsid w:val="00C152C1"/>
    <w:rsid w:val="00C1597B"/>
    <w:rsid w:val="00C23D12"/>
    <w:rsid w:val="00C26FCA"/>
    <w:rsid w:val="00C3224E"/>
    <w:rsid w:val="00C3525B"/>
    <w:rsid w:val="00C365DA"/>
    <w:rsid w:val="00C43C5C"/>
    <w:rsid w:val="00C472D4"/>
    <w:rsid w:val="00C55074"/>
    <w:rsid w:val="00C57530"/>
    <w:rsid w:val="00C60642"/>
    <w:rsid w:val="00C61708"/>
    <w:rsid w:val="00C6181A"/>
    <w:rsid w:val="00C632CB"/>
    <w:rsid w:val="00C63E44"/>
    <w:rsid w:val="00C71585"/>
    <w:rsid w:val="00C748E7"/>
    <w:rsid w:val="00C75196"/>
    <w:rsid w:val="00C949B4"/>
    <w:rsid w:val="00CA079A"/>
    <w:rsid w:val="00CA1F3A"/>
    <w:rsid w:val="00CA2DC3"/>
    <w:rsid w:val="00CB41E4"/>
    <w:rsid w:val="00CB6B2B"/>
    <w:rsid w:val="00CC0503"/>
    <w:rsid w:val="00CC463C"/>
    <w:rsid w:val="00CC716D"/>
    <w:rsid w:val="00CD378C"/>
    <w:rsid w:val="00CE1ED7"/>
    <w:rsid w:val="00CE32E9"/>
    <w:rsid w:val="00CE3FD8"/>
    <w:rsid w:val="00CE57A6"/>
    <w:rsid w:val="00CE6810"/>
    <w:rsid w:val="00CF01DB"/>
    <w:rsid w:val="00CF36DB"/>
    <w:rsid w:val="00D02C91"/>
    <w:rsid w:val="00D051F2"/>
    <w:rsid w:val="00D068F3"/>
    <w:rsid w:val="00D119A9"/>
    <w:rsid w:val="00D13438"/>
    <w:rsid w:val="00D14124"/>
    <w:rsid w:val="00D247A8"/>
    <w:rsid w:val="00D314A7"/>
    <w:rsid w:val="00D3262F"/>
    <w:rsid w:val="00D46E13"/>
    <w:rsid w:val="00D52BED"/>
    <w:rsid w:val="00D53CDC"/>
    <w:rsid w:val="00D55478"/>
    <w:rsid w:val="00D62893"/>
    <w:rsid w:val="00D63808"/>
    <w:rsid w:val="00D641CD"/>
    <w:rsid w:val="00D67167"/>
    <w:rsid w:val="00D67EDF"/>
    <w:rsid w:val="00D758F8"/>
    <w:rsid w:val="00D75E1A"/>
    <w:rsid w:val="00D7605D"/>
    <w:rsid w:val="00D82244"/>
    <w:rsid w:val="00D846E0"/>
    <w:rsid w:val="00D8506F"/>
    <w:rsid w:val="00D9032D"/>
    <w:rsid w:val="00DA1B35"/>
    <w:rsid w:val="00DA1E14"/>
    <w:rsid w:val="00DA23C6"/>
    <w:rsid w:val="00DA489F"/>
    <w:rsid w:val="00DB3C88"/>
    <w:rsid w:val="00DB4622"/>
    <w:rsid w:val="00DB5EAB"/>
    <w:rsid w:val="00DC2500"/>
    <w:rsid w:val="00DD65E3"/>
    <w:rsid w:val="00DE3DBE"/>
    <w:rsid w:val="00DF0618"/>
    <w:rsid w:val="00DF5A84"/>
    <w:rsid w:val="00DF600F"/>
    <w:rsid w:val="00DF6027"/>
    <w:rsid w:val="00DF6301"/>
    <w:rsid w:val="00DF6457"/>
    <w:rsid w:val="00E06A72"/>
    <w:rsid w:val="00E11605"/>
    <w:rsid w:val="00E13B94"/>
    <w:rsid w:val="00E15973"/>
    <w:rsid w:val="00E357DB"/>
    <w:rsid w:val="00E4346C"/>
    <w:rsid w:val="00E616E6"/>
    <w:rsid w:val="00E6771B"/>
    <w:rsid w:val="00E700A7"/>
    <w:rsid w:val="00E71872"/>
    <w:rsid w:val="00E75191"/>
    <w:rsid w:val="00E75F2D"/>
    <w:rsid w:val="00E773F1"/>
    <w:rsid w:val="00E93BAA"/>
    <w:rsid w:val="00E94587"/>
    <w:rsid w:val="00E95ADB"/>
    <w:rsid w:val="00E95EF0"/>
    <w:rsid w:val="00EA2102"/>
    <w:rsid w:val="00EA3983"/>
    <w:rsid w:val="00EA6AF4"/>
    <w:rsid w:val="00EB2930"/>
    <w:rsid w:val="00EB479B"/>
    <w:rsid w:val="00EC3899"/>
    <w:rsid w:val="00EC6720"/>
    <w:rsid w:val="00EC67DB"/>
    <w:rsid w:val="00EE0014"/>
    <w:rsid w:val="00EE142C"/>
    <w:rsid w:val="00EE1D53"/>
    <w:rsid w:val="00EE3DA5"/>
    <w:rsid w:val="00EE7338"/>
    <w:rsid w:val="00EF042C"/>
    <w:rsid w:val="00EF2D58"/>
    <w:rsid w:val="00EF4331"/>
    <w:rsid w:val="00EF58C6"/>
    <w:rsid w:val="00EF7C61"/>
    <w:rsid w:val="00F00BD3"/>
    <w:rsid w:val="00F039E1"/>
    <w:rsid w:val="00F07214"/>
    <w:rsid w:val="00F12581"/>
    <w:rsid w:val="00F12F00"/>
    <w:rsid w:val="00F15FCC"/>
    <w:rsid w:val="00F17D08"/>
    <w:rsid w:val="00F24BCD"/>
    <w:rsid w:val="00F25C73"/>
    <w:rsid w:val="00F34DC0"/>
    <w:rsid w:val="00F43003"/>
    <w:rsid w:val="00F47E8A"/>
    <w:rsid w:val="00F51EAC"/>
    <w:rsid w:val="00F56ACA"/>
    <w:rsid w:val="00F57615"/>
    <w:rsid w:val="00F61C33"/>
    <w:rsid w:val="00F7613E"/>
    <w:rsid w:val="00F805EA"/>
    <w:rsid w:val="00F811D5"/>
    <w:rsid w:val="00F852A9"/>
    <w:rsid w:val="00F904BD"/>
    <w:rsid w:val="00F97FD2"/>
    <w:rsid w:val="00FA4ACF"/>
    <w:rsid w:val="00FB0296"/>
    <w:rsid w:val="00FB0C14"/>
    <w:rsid w:val="00FB4B98"/>
    <w:rsid w:val="00FC067D"/>
    <w:rsid w:val="00FC54E2"/>
    <w:rsid w:val="00FC7081"/>
    <w:rsid w:val="00FC7DEB"/>
    <w:rsid w:val="00FD0461"/>
    <w:rsid w:val="00FD2D5C"/>
    <w:rsid w:val="00FE124C"/>
    <w:rsid w:val="00FE23E3"/>
    <w:rsid w:val="00FE2A7E"/>
    <w:rsid w:val="00FE3361"/>
    <w:rsid w:val="00FF046B"/>
    <w:rsid w:val="00FF082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DBE66E1"/>
  <w15:docId w15:val="{CADF5A99-9005-40F4-A724-B99F0B86434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E13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13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133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133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133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svibnja 2026.</izvorni_sadrzaj>
    <derivirana_varijabla naziv="DomainObject.DatumDonosenjaOdluke_1">26.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2025.</izvorni_sadrzaj>
    <derivirana_varijabla naziv="DomainObject.Predmet.DatumOsnivanja_1">16.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Ikp-2182/2025</izvorni_sadrzaj>
    <derivirana_varijabla naziv="DomainObject.Predmet.OznakaBroj_1">Pp Ikp-2182/2025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Žugelj</izvorni_sadrzaj>
    <derivirana_varijabla naziv="DomainObject.Predmet.ProtustrankaFormated_1">  Marijan Žugelj</derivirana_varijabla>
  </DomainObject.Predmet.ProtustrankaFormated>
  <DomainObject.Predmet.ProtustrankaFormatedOIB>
    <izvorni_sadrzaj>  Marijan Žugelj, OIB 41539806044</izvorni_sadrzaj>
    <derivirana_varijabla naziv="DomainObject.Predmet.ProtustrankaFormatedOIB_1">  Marijan Žugelj, OIB 41539806044</derivirana_varijabla>
  </DomainObject.Predmet.ProtustrankaFormatedOIB>
  <DomainObject.Predmet.ProtustrankaFormatedWithAdress>
    <izvorni_sadrzaj> Marijan Žugelj, Gradna 86b, 10430 Gradna</izvorni_sadrzaj>
    <derivirana_varijabla naziv="DomainObject.Predmet.ProtustrankaFormatedWithAdress_1"> Marijan Žugelj, Gradna 86b, 10430 Gradna</derivirana_varijabla>
  </DomainObject.Predmet.ProtustrankaFormatedWithAdress>
  <DomainObject.Predmet.ProtustrankaFormatedWithAdressOIB>
    <izvorni_sadrzaj> Marijan Žugelj, OIB 41539806044, Gradna 86b, 10430 Gradna</izvorni_sadrzaj>
    <derivirana_varijabla naziv="DomainObject.Predmet.ProtustrankaFormatedWithAdressOIB_1"> Marijan Žugelj, OIB 41539806044, Gradna 86b, 10430 Gradna</derivirana_varijabla>
  </DomainObject.Predmet.ProtustrankaFormatedWithAdressOIB>
  <DomainObject.Predmet.ProtustrankaWithAdress>
    <izvorni_sadrzaj>Marijan Žugelj Gradna 86b, 10430 Gradna</izvorni_sadrzaj>
    <derivirana_varijabla naziv="DomainObject.Predmet.ProtustrankaWithAdress_1">Marijan Žugelj Gradna 86b, 10430 Gradna</derivirana_varijabla>
  </DomainObject.Predmet.ProtustrankaWithAdress>
  <DomainObject.Predmet.ProtustrankaWithAdressOIB>
    <izvorni_sadrzaj>Marijan Žugelj, OIB 41539806044, Gradna 86b, 10430 Gradna</izvorni_sadrzaj>
    <derivirana_varijabla naziv="DomainObject.Predmet.ProtustrankaWithAdressOIB_1">Marijan Žugelj, OIB 41539806044, Gradna 86b, 10430 Gradna</derivirana_varijabla>
  </DomainObject.Predmet.ProtustrankaWithAdressOIB>
  <DomainObject.Predmet.ProtustrankaNazivFormated>
    <izvorni_sadrzaj>Marijan Žugelj</izvorni_sadrzaj>
    <derivirana_varijabla naziv="DomainObject.Predmet.ProtustrankaNazivFormated_1">Marijan Žugelj</derivirana_varijabla>
  </DomainObject.Predmet.ProtustrankaNazivFormated>
  <DomainObject.Predmet.ProtustrankaNazivFormatedOIB>
    <izvorni_sadrzaj>Marijan Žugelj, OIB 41539806044</izvorni_sadrzaj>
    <derivirana_varijabla naziv="DomainObject.Predmet.ProtustrankaNazivFormatedOIB_1">Marijan Žugelj, OIB 41539806044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Marijan Žugelj</item>
    </izvorni_sadrzaj>
    <derivirana_varijabla naziv="DomainObject.Predmet.ProtuStrankaListFormated_1">
      <item>Marijan Žugelj</item>
    </derivirana_varijabla>
  </DomainObject.Predmet.ProtuStrankaListFormated>
  <DomainObject.Predmet.ProtuStrankaListFormatedOIB>
    <izvorni_sadrzaj>
      <item>Marijan Žugelj, OIB 41539806044</item>
    </izvorni_sadrzaj>
    <derivirana_varijabla naziv="DomainObject.Predmet.ProtuStrankaListFormatedOIB_1">
      <item>Marijan Žugelj, OIB 41539806044</item>
    </derivirana_varijabla>
  </DomainObject.Predmet.ProtuStrankaListFormatedOIB>
  <DomainObject.Predmet.ProtuStrankaListFormatedWithAdress>
    <izvorni_sadrzaj>
      <item>Marijan Žugelj, Gradna 86b, 10430 Gradna</item>
    </izvorni_sadrzaj>
    <derivirana_varijabla naziv="DomainObject.Predmet.ProtuStrankaListFormatedWithAdress_1">
      <item>Marijan Žugelj, Gradna 86b, 10430 Gradna</item>
    </derivirana_varijabla>
  </DomainObject.Predmet.ProtuStrankaListFormatedWithAdress>
  <DomainObject.Predmet.ProtuStrankaListFormatedWithAdressOIB>
    <izvorni_sadrzaj>
      <item>Marijan Žugelj, OIB 41539806044, Gradna 86b, 10430 Gradna</item>
    </izvorni_sadrzaj>
    <derivirana_varijabla naziv="DomainObject.Predmet.ProtuStrankaListFormatedWithAdressOIB_1">
      <item>Marijan Žugelj, OIB 41539806044, Gradna 86b, 10430 Gradna</item>
    </derivirana_varijabla>
  </DomainObject.Predmet.ProtuStrankaListFormatedWithAdressOIB>
  <DomainObject.Predmet.ProtuStrankaListNazivFormated>
    <izvorni_sadrzaj>
      <item>Marijan Žugelj</item>
    </izvorni_sadrzaj>
    <derivirana_varijabla naziv="DomainObject.Predmet.ProtuStrankaListNazivFormated_1">
      <item>Marijan Žugelj</item>
    </derivirana_varijabla>
  </DomainObject.Predmet.ProtuStrankaListNazivFormated>
  <DomainObject.Predmet.ProtuStrankaListNazivFormatedOIB>
    <izvorni_sadrzaj>
      <item>Marijan Žugelj, OIB 41539806044</item>
    </izvorni_sadrzaj>
    <derivirana_varijabla naziv="DomainObject.Predmet.ProtuStrankaListNazivFormatedOIB_1">
      <item>Marijan Žugelj, OIB 41539806044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3.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2026.</izvorni_sadrzaj>
    <derivirana_varijabla naziv="DomainObject.Datum_1">26.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Marijan Žugelj</izvorni_sadrzaj>
    <derivirana_varijabla naziv="DomainObject.Predmet.ProtustrankaIDrugi_1">Marijan Žugelj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Marijan Žugelj, OIB 41539806044, Gradna 86b, 10430 Gradna</izvorni_sadrzaj>
    <derivirana_varijabla naziv="DomainObject.Predmet.ProtustrankaIDrugiAdressOIB_1">Marijan Žugelj, OIB 41539806044, Gradna 86b,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Žugelj</item>
    </izvorni_sadrzaj>
    <derivirana_varijabla naziv="DomainObject.Predmet.SudioniciListNaziv_1">
      <item>Marijan Žugelj</item>
    </derivirana_varijabla>
  </DomainObject.Predmet.SudioniciListNaziv>
  <DomainObject.Predmet.SudioniciListAdressOIB>
    <izvorni_sadrzaj>
      <item>Marijan Žugelj, OIB 41539806044, Gradna 86b,10430 Gradna</item>
    </izvorni_sadrzaj>
    <derivirana_varijabla naziv="DomainObject.Predmet.SudioniciListAdressOIB_1">
      <item>Marijan Žugelj, OIB 41539806044, Gradna 86b,10430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41539806044</item>
    </izvorni_sadrzaj>
    <derivirana_varijabla naziv="DomainObject.Predmet.SudioniciListNazivOIB_1">
      <item>, OIB 41539806044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ožujka 2026.</izvorni_sadrzaj>
    <derivirana_varijabla naziv="DomainObject.PredzadnjaOdlukaIzPredmeta.DatumDonosenjaOdluke_1">6. ožujka 2026.</derivirana_varijabla>
  </DomainObject.PredzadnjaOdlukaIzPredmeta.DatumDonosenjaOdluke>
  <DomainObject.PredzadnjaOdlukaIzPredmeta.Oznaka>
    <izvorni_sadrzaj>Pp Ikp-2182/2025-4</izvorni_sadrzaj>
    <derivirana_varijabla naziv="DomainObject.PredzadnjaOdlukaIzPredmeta.Oznaka_1">Pp Ikp-2182/2025-4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2023.</izvorni_sadrzaj>
    <derivirana_varijabla naziv="DomainObject.Predmet.DatumPocetkaProcesa_1">21.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Marijan Žugelj, Gradna 86b, 10430 Gradna</izvorni_sadrzaj>
    <derivirana_varijabla naziv="DomainObject.Predmet.OsudenikImePrezimeAdresa_1">Marijan Žugelj, Gradna 86b, 10430 Gradna</derivirana_varijabla>
  </DomainObject.Predmet.OsudenikImePrezimeAdresa>
  <DomainObject.Predmet.OsudenikImePrezimeOIBDatRodenja>
    <izvorni_sadrzaj>Marijan Žugelj, OIB 41539806044, rođen-a 27.08.1975.</izvorni_sadrzaj>
    <derivirana_varijabla naziv="DomainObject.Predmet.OsudenikImePrezimeOIBDatRodenja_1">Marijan Žugelj, OIB 41539806044, rođen-a 27.08.1975.</derivirana_varijabla>
  </DomainObject.Predmet.OsudenikImePrezimeOIBDatRodenja>
  <DomainObject.IkpPredmet.OdlukaRjesenjeIshodisni>
    <izvorni_sadrzaj>Pp-6513/2023-13 donesena 09.05.2023.</izvorni_sadrzaj>
    <derivirana_varijabla naziv="DomainObject.IkpPredmet.OdlukaRjesenjeIshodisni_1">Pp-6513/2023-13 donesena 09.05.2023.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24.05.2023.</izvorni_sadrzaj>
    <derivirana_varijabla naziv="DomainObject.IkpPredmet.IshodisnaOdlukaDatumPravomocnosti_1">24.05.2023.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25.08.2023.</izvorni_sadrzaj>
    <derivirana_varijabla naziv="DomainObject.IkpPredmet.IshodisnaOdlukaDatumIzvrsnosti_1">25.08.2023.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Pp-6513/2023</izvorni_sadrzaj>
    <derivirana_varijabla naziv="DomainObject.PrviPodnesak.OznakaBrojPodnositelja_1">Pp-6513/2023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65C9C-F261-40DA-81CA-E3C60C5ACEE1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283</properties:Words>
  <properties:Characters>1530</properties:Characters>
  <properties:Lines>64</properties:Lines>
  <properties:Paragraphs>25</properties:Paragraphs>
  <properties:TotalTime>1292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2024-04-25T08:41:00Z</cp:lastPrinted>
  <dcterms:modified xmlns:xsi="http://www.w3.org/2001/XMLSchema-instance" xsi:type="dcterms:W3CDTF">2026-05-26T07:16:00Z</dcterms:modified>
  <cp:revision>334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žugelj 2182.docx)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